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การรับแจ้งการเกิดกรณีเกิดในบ้านและเกิดนอกบ้าน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024D2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การรับแจ้งการเกิดกรณีเกิดในบ้านและเกิดนอกบ้าน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280019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การรับแจ้งการเกิดกรณีเกิดในบ้านและเกิดนอกบ้านเทศบาลตำบลทรายขาวกฤษณ์สำเนาคู่มือประชาชน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20:00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80019" w:rsidRDefault="00280019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กิดในบ้านบิดาหรือมารดาหรือเจ้าบ้านที่เด็กเกิดหรือผู้ที่ได้รับมอบหมายจากบิดามารดาหรือเจ้า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กรณีเกิดนอกบ้านบิดาหรือมารดาหรือผู้ที่ได้รับมอบหมายจากบิดาหรือมารดา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วันนับตั้งแต่วันที่เด็กเกิด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>(1)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พิจารณาการได้สัญชาติของบุตรกรณีที่มารดาเป็นคนต่างด้าวและบิดาเป็นคนไทยต้องดำเนินการสอบสวนพยานบุคคลเพื่อให้ได้ข้อเท็จจริงว่าบิดาเป็นบุคคลสัญชาติไทยใช้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บัตรประจำตัวของผู้แจ้งและบัตรประจำตัวประชาชนของบิดามรดา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สำเนาทะเบียนบ้านหรือสำเนาทะเบียนประวัติของบิดามารดา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ที่จะขอเพิ่มชื่อเด็กที่เกิด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หนังสือรับรองการเกิดตามแบบท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1/1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ที่ออกให้โดยโรงพยาบาลที่เด็กเกิดเป็นกรณีเด็กที่เกิดในสถานพยาบาล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ใบรับแจ้งการเกิดตามแบบท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ตอนหน้า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กรณีแจ้งเกิดกับกำนันผู้ใหญ่บ้านและเด็กเกิดใน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หนังสือมอบหมาย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กรณีมอบให้บุคคลอื่นเป็นผู้แจ้ง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28001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280019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8EF" w:rsidRDefault="003328EF" w:rsidP="00C81DB8">
      <w:pPr>
        <w:spacing w:after="0" w:line="240" w:lineRule="auto"/>
      </w:pPr>
      <w:r>
        <w:separator/>
      </w:r>
    </w:p>
  </w:endnote>
  <w:endnote w:type="continuationSeparator" w:id="1">
    <w:p w:rsidR="003328EF" w:rsidRDefault="003328E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8EF" w:rsidRDefault="003328EF" w:rsidP="00C81DB8">
      <w:pPr>
        <w:spacing w:after="0" w:line="240" w:lineRule="auto"/>
      </w:pPr>
      <w:r>
        <w:separator/>
      </w:r>
    </w:p>
  </w:footnote>
  <w:footnote w:type="continuationSeparator" w:id="1">
    <w:p w:rsidR="003328EF" w:rsidRDefault="003328E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024D2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62DE8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62DE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2DE8"/>
    <w:rsid w:val="00263F10"/>
    <w:rsid w:val="00280019"/>
    <w:rsid w:val="00290086"/>
    <w:rsid w:val="00291120"/>
    <w:rsid w:val="002B2D62"/>
    <w:rsid w:val="002B3B12"/>
    <w:rsid w:val="002B4D3D"/>
    <w:rsid w:val="002C3E03"/>
    <w:rsid w:val="00313D38"/>
    <w:rsid w:val="003240F6"/>
    <w:rsid w:val="003328EF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4D2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2015-08-04T13:02:00Z</cp:lastPrinted>
  <dcterms:created xsi:type="dcterms:W3CDTF">2015-04-23T03:41:00Z</dcterms:created>
  <dcterms:modified xsi:type="dcterms:W3CDTF">2015-08-04T13:03:00Z</dcterms:modified>
</cp:coreProperties>
</file>